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99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904"/>
        <w:gridCol w:w="560"/>
        <w:gridCol w:w="909"/>
        <w:gridCol w:w="560"/>
        <w:gridCol w:w="1541"/>
        <w:gridCol w:w="115"/>
      </w:tblGrid>
      <w:tr w:rsidR="004060D1" w:rsidTr="008809A1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pPr>
              <w:rPr>
                <w:sz w:val="22"/>
                <w:szCs w:val="22"/>
              </w:rPr>
            </w:pPr>
          </w:p>
        </w:tc>
      </w:tr>
      <w:tr w:rsidR="004060D1" w:rsidTr="008809A1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0D1" w:rsidRDefault="004060D1" w:rsidP="007B7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8809A1" w:rsidTr="008809A1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9A1" w:rsidRDefault="008809A1" w:rsidP="007B789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9A1" w:rsidRDefault="008809A1" w:rsidP="007B7893"/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9A1" w:rsidRDefault="008809A1" w:rsidP="007B7893"/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9A1" w:rsidRDefault="008809A1" w:rsidP="007B7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от 11 октября 2023 года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№ 41-408</w:t>
            </w:r>
          </w:p>
        </w:tc>
      </w:tr>
      <w:tr w:rsidR="004060D1" w:rsidTr="008809A1">
        <w:trPr>
          <w:gridAfter w:val="1"/>
          <w:wAfter w:w="1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</w:tr>
      <w:tr w:rsidR="004060D1" w:rsidTr="008809A1">
        <w:trPr>
          <w:gridAfter w:val="1"/>
          <w:wAfter w:w="115" w:type="dxa"/>
          <w:cantSplit/>
        </w:trPr>
        <w:tc>
          <w:tcPr>
            <w:tcW w:w="14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4060D1" w:rsidTr="008809A1">
        <w:trPr>
          <w:gridAfter w:val="1"/>
          <w:wAfter w:w="1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0D1" w:rsidRDefault="004060D1" w:rsidP="007B7893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</w:tr>
      <w:tr w:rsidR="004060D1" w:rsidTr="008809A1">
        <w:trPr>
          <w:gridAfter w:val="1"/>
          <w:wAfter w:w="115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pPr>
              <w:jc w:val="right"/>
            </w:pPr>
            <w:r>
              <w:t>тыс. руб.</w:t>
            </w:r>
          </w:p>
        </w:tc>
      </w:tr>
      <w:tr w:rsidR="004060D1" w:rsidTr="008809A1">
        <w:trPr>
          <w:gridAfter w:val="1"/>
          <w:wAfter w:w="115" w:type="dxa"/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0D1" w:rsidRDefault="004060D1" w:rsidP="007B7893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center"/>
            </w:pPr>
            <w:r>
              <w:t>2025 год</w:t>
            </w:r>
          </w:p>
        </w:tc>
      </w:tr>
    </w:tbl>
    <w:p w:rsidR="004060D1" w:rsidRPr="004060D1" w:rsidRDefault="004060D1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4060D1" w:rsidTr="004060D1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0D1" w:rsidRDefault="004060D1" w:rsidP="007B7893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1 127 800,0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517 066,7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4 227 800,0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2 717 066,7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4 227 800,0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2 717 066,7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3 100 000,0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2 200 000,0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0D1" w:rsidRDefault="004060D1" w:rsidP="007B7893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1 000 000,0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06 апреля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20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1 000 000,0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1 517 066,7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60D1" w:rsidRDefault="004060D1" w:rsidP="007B7893">
            <w:pPr>
              <w:jc w:val="right"/>
            </w:pPr>
            <w:r>
              <w:t>1 127 800,0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pPr>
              <w:jc w:val="right"/>
            </w:pPr>
            <w:r>
              <w:t>0,0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5 352 800,0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3 717 066,7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4 225 000,0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0D1" w:rsidRDefault="004060D1" w:rsidP="007B7893">
            <w:pPr>
              <w:jc w:val="right"/>
            </w:pPr>
            <w:r>
              <w:t>3 717 066,7</w:t>
            </w:r>
          </w:p>
        </w:tc>
      </w:tr>
      <w:tr w:rsidR="004060D1" w:rsidTr="004060D1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0D1" w:rsidRDefault="004060D1" w:rsidP="007B7893"/>
        </w:tc>
      </w:tr>
    </w:tbl>
    <w:p w:rsidR="00E2598B" w:rsidRPr="004060D1" w:rsidRDefault="00E2598B" w:rsidP="004060D1"/>
    <w:sectPr w:rsidR="00E2598B" w:rsidRPr="004060D1" w:rsidSect="00C17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2DD" w:rsidRDefault="005962DD" w:rsidP="004060D1">
      <w:r>
        <w:separator/>
      </w:r>
    </w:p>
  </w:endnote>
  <w:endnote w:type="continuationSeparator" w:id="1">
    <w:p w:rsidR="005962DD" w:rsidRDefault="005962DD" w:rsidP="00406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D1" w:rsidRDefault="004060D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D1" w:rsidRDefault="004060D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D1" w:rsidRDefault="004060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2DD" w:rsidRDefault="005962DD" w:rsidP="004060D1">
      <w:r>
        <w:separator/>
      </w:r>
    </w:p>
  </w:footnote>
  <w:footnote w:type="continuationSeparator" w:id="1">
    <w:p w:rsidR="005962DD" w:rsidRDefault="005962DD" w:rsidP="00406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D1" w:rsidRDefault="00215444" w:rsidP="00F558B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60D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060D1" w:rsidRDefault="004060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D1" w:rsidRDefault="00215444" w:rsidP="00F558B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060D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9A1">
      <w:rPr>
        <w:rStyle w:val="a7"/>
        <w:noProof/>
      </w:rPr>
      <w:t>2</w:t>
    </w:r>
    <w:r>
      <w:rPr>
        <w:rStyle w:val="a7"/>
      </w:rPr>
      <w:fldChar w:fldCharType="end"/>
    </w:r>
  </w:p>
  <w:p w:rsidR="004060D1" w:rsidRDefault="004060D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D1" w:rsidRDefault="004060D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0D1"/>
    <w:rsid w:val="00215444"/>
    <w:rsid w:val="002C3F39"/>
    <w:rsid w:val="004060D1"/>
    <w:rsid w:val="00490CFC"/>
    <w:rsid w:val="0055600D"/>
    <w:rsid w:val="0056156C"/>
    <w:rsid w:val="005962DD"/>
    <w:rsid w:val="005A21C2"/>
    <w:rsid w:val="006808C6"/>
    <w:rsid w:val="008809A1"/>
    <w:rsid w:val="00A21B10"/>
    <w:rsid w:val="00A24CAF"/>
    <w:rsid w:val="00B912FD"/>
    <w:rsid w:val="00C1765A"/>
    <w:rsid w:val="00D869C7"/>
    <w:rsid w:val="00D86A3C"/>
    <w:rsid w:val="00E2598B"/>
    <w:rsid w:val="00E70B3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60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60D1"/>
  </w:style>
  <w:style w:type="paragraph" w:styleId="a5">
    <w:name w:val="footer"/>
    <w:basedOn w:val="a"/>
    <w:link w:val="a6"/>
    <w:uiPriority w:val="99"/>
    <w:semiHidden/>
    <w:unhideWhenUsed/>
    <w:rsid w:val="004060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60D1"/>
  </w:style>
  <w:style w:type="character" w:styleId="a7">
    <w:name w:val="page number"/>
    <w:basedOn w:val="a0"/>
    <w:uiPriority w:val="99"/>
    <w:semiHidden/>
    <w:unhideWhenUsed/>
    <w:rsid w:val="00406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cp:lastPrinted>2023-10-07T06:40:00Z</cp:lastPrinted>
  <dcterms:created xsi:type="dcterms:W3CDTF">2023-10-11T06:38:00Z</dcterms:created>
  <dcterms:modified xsi:type="dcterms:W3CDTF">2023-10-11T06:38:00Z</dcterms:modified>
</cp:coreProperties>
</file>